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A274" w14:textId="77777777" w:rsidR="00D76F8E" w:rsidRDefault="00D76F8E" w:rsidP="00D76F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499B26C3" w14:textId="77777777" w:rsidR="00D76F8E" w:rsidRDefault="00D76F8E" w:rsidP="00D76F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602AF2E3" w14:textId="77777777" w:rsidR="00D76F8E" w:rsidRDefault="00D76F8E" w:rsidP="00D76F8E">
      <w:pPr>
        <w:pStyle w:val="NoSpacing"/>
        <w:rPr>
          <w:rFonts w:cs="Times New Roman"/>
          <w:szCs w:val="24"/>
        </w:rPr>
      </w:pPr>
    </w:p>
    <w:p w14:paraId="6AB4C574" w14:textId="77777777" w:rsidR="00D76F8E" w:rsidRDefault="00D76F8E" w:rsidP="00D76F8E">
      <w:pPr>
        <w:pStyle w:val="NoSpacing"/>
        <w:rPr>
          <w:rFonts w:cs="Times New Roman"/>
          <w:szCs w:val="24"/>
        </w:rPr>
      </w:pPr>
    </w:p>
    <w:p w14:paraId="3407EEEC" w14:textId="77777777" w:rsidR="00D76F8E" w:rsidRDefault="00D76F8E" w:rsidP="00D76F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Nov.1478</w:t>
      </w:r>
      <w:r>
        <w:rPr>
          <w:rFonts w:cs="Times New Roman"/>
          <w:szCs w:val="24"/>
        </w:rPr>
        <w:tab/>
        <w:t xml:space="preserve">He gifted his goods and chattels to Thomas </w:t>
      </w:r>
      <w:proofErr w:type="spellStart"/>
      <w:r>
        <w:rPr>
          <w:rFonts w:cs="Times New Roman"/>
          <w:szCs w:val="24"/>
        </w:rPr>
        <w:t>Moldeson</w:t>
      </w:r>
      <w:proofErr w:type="spellEnd"/>
      <w:r>
        <w:rPr>
          <w:rFonts w:cs="Times New Roman"/>
          <w:szCs w:val="24"/>
        </w:rPr>
        <w:t xml:space="preserve"> of London, </w:t>
      </w:r>
    </w:p>
    <w:p w14:paraId="2F65B046" w14:textId="77777777" w:rsidR="00D76F8E" w:rsidRDefault="00D76F8E" w:rsidP="00D76F8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goldsmith(q.v.), Simon Newton of London, cutler(q.v.), and Robert </w:t>
      </w:r>
      <w:proofErr w:type="spellStart"/>
      <w:r>
        <w:rPr>
          <w:rFonts w:cs="Times New Roman"/>
          <w:szCs w:val="24"/>
        </w:rPr>
        <w:t>Leghton</w:t>
      </w:r>
      <w:proofErr w:type="spellEnd"/>
    </w:p>
    <w:p w14:paraId="6B282D6B" w14:textId="77777777" w:rsidR="00D76F8E" w:rsidRDefault="00D76F8E" w:rsidP="00D76F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London, haberdasher(q.v.).</w:t>
      </w:r>
    </w:p>
    <w:p w14:paraId="7F63405A" w14:textId="77777777" w:rsidR="00D76F8E" w:rsidRPr="00E903AC" w:rsidRDefault="00D76F8E" w:rsidP="00D76F8E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1DA8BED9" w14:textId="77777777" w:rsidR="00D76F8E" w:rsidRDefault="00D76F8E" w:rsidP="00D76F8E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</w:t>
      </w:r>
      <w:r>
        <w:rPr>
          <w:rFonts w:cs="Times New Roman"/>
          <w:szCs w:val="24"/>
        </w:rPr>
        <w:t>p</w:t>
      </w:r>
      <w:r w:rsidRPr="00E903AC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175-6)</w:t>
      </w:r>
    </w:p>
    <w:p w14:paraId="6DAE51F0" w14:textId="77777777" w:rsidR="00D76F8E" w:rsidRDefault="00D76F8E" w:rsidP="00D76F8E">
      <w:pPr>
        <w:pStyle w:val="NoSpacing"/>
        <w:rPr>
          <w:rFonts w:cs="Times New Roman"/>
          <w:szCs w:val="24"/>
        </w:rPr>
      </w:pPr>
    </w:p>
    <w:p w14:paraId="538A4C7D" w14:textId="77777777" w:rsidR="00D76F8E" w:rsidRDefault="00D76F8E" w:rsidP="00D76F8E">
      <w:pPr>
        <w:pStyle w:val="NoSpacing"/>
        <w:rPr>
          <w:rFonts w:cs="Times New Roman"/>
          <w:szCs w:val="24"/>
        </w:rPr>
      </w:pPr>
    </w:p>
    <w:p w14:paraId="7BA52B40" w14:textId="77777777" w:rsidR="00D76F8E" w:rsidRDefault="00D76F8E" w:rsidP="00D76F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October 2022</w:t>
      </w:r>
    </w:p>
    <w:p w14:paraId="7158FC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8C31F" w14:textId="77777777" w:rsidR="00D76F8E" w:rsidRDefault="00D76F8E" w:rsidP="009139A6">
      <w:r>
        <w:separator/>
      </w:r>
    </w:p>
  </w:endnote>
  <w:endnote w:type="continuationSeparator" w:id="0">
    <w:p w14:paraId="21EB0AD9" w14:textId="77777777" w:rsidR="00D76F8E" w:rsidRDefault="00D76F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9C8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9F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285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8F27" w14:textId="77777777" w:rsidR="00D76F8E" w:rsidRDefault="00D76F8E" w:rsidP="009139A6">
      <w:r>
        <w:separator/>
      </w:r>
    </w:p>
  </w:footnote>
  <w:footnote w:type="continuationSeparator" w:id="0">
    <w:p w14:paraId="31F06DDA" w14:textId="77777777" w:rsidR="00D76F8E" w:rsidRDefault="00D76F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698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DA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35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F8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6F8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530EF"/>
  <w15:chartTrackingRefBased/>
  <w15:docId w15:val="{CD5C0C56-4429-47F0-BF8C-5642FCDF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2022-10-30T20:49:00Z</dcterms:created>
  <dcterms:modified xsi:type="dcterms:W3CDTF">2022-10-30T20:49:00Z</dcterms:modified>
</cp:coreProperties>
</file>